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F3DFE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0EDF3DFF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0EDF3E00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0EDF3E02" w14:textId="29FF87B0" w:rsidR="00133837" w:rsidRPr="00511C6D" w:rsidRDefault="00511C6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bCs/>
          <w:sz w:val="24"/>
          <w:szCs w:val="22"/>
        </w:rPr>
      </w:pPr>
      <w:r w:rsidRPr="00511C6D">
        <w:rPr>
          <w:rFonts w:ascii="Arial" w:eastAsia="Calibri" w:hAnsi="Arial" w:cs="Arial"/>
          <w:bCs/>
          <w:sz w:val="24"/>
          <w:szCs w:val="22"/>
        </w:rPr>
        <w:t>To be inserted upon contract award.</w:t>
      </w:r>
    </w:p>
    <w:sectPr w:rsidR="00133837" w:rsidRPr="00511C6D" w:rsidSect="00B75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F3E06" w14:textId="77777777" w:rsidR="00504D05" w:rsidRDefault="00504D05">
      <w:pPr>
        <w:spacing w:after="0" w:line="20" w:lineRule="exact"/>
      </w:pPr>
    </w:p>
  </w:endnote>
  <w:endnote w:type="continuationSeparator" w:id="0">
    <w:p w14:paraId="0EDF3E07" w14:textId="77777777" w:rsidR="00504D05" w:rsidRDefault="00504D05">
      <w:pPr>
        <w:spacing w:after="0" w:line="20" w:lineRule="exact"/>
      </w:pPr>
    </w:p>
  </w:endnote>
  <w:endnote w:type="continuationNotice" w:id="1">
    <w:p w14:paraId="0EDF3E08" w14:textId="77777777" w:rsidR="00504D05" w:rsidRDefault="00504D05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3E0D" w14:textId="77777777" w:rsidR="00F07CFC" w:rsidRDefault="00F07C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3E0E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0EDF3E0F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0EDF3E10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 xml:space="preserve">FM Project Version: </w:t>
    </w:r>
    <w:proofErr w:type="gramStart"/>
    <w:r>
      <w:rPr>
        <w:rFonts w:ascii="Calibri" w:hAnsi="Calibri" w:cs="Arial"/>
        <w:szCs w:val="22"/>
      </w:rPr>
      <w:t>1.A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3E15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0EDF3E16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B3AF5">
      <w:rPr>
        <w:rFonts w:ascii="Arial" w:hAnsi="Arial" w:cs="Arial"/>
        <w:sz w:val="20"/>
      </w:rPr>
      <w:t>6119</w:t>
    </w:r>
  </w:p>
  <w:p w14:paraId="0EDF3E17" w14:textId="77777777" w:rsidR="00C973D8" w:rsidRPr="004D7CEB" w:rsidRDefault="00B50A20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  <w:p w14:paraId="0EDF3E18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F3E03" w14:textId="77777777" w:rsidR="00504D05" w:rsidRDefault="00504D05">
      <w:pPr>
        <w:spacing w:after="0" w:line="240" w:lineRule="auto"/>
      </w:pPr>
      <w:r>
        <w:separator/>
      </w:r>
    </w:p>
  </w:footnote>
  <w:footnote w:type="continuationSeparator" w:id="0">
    <w:p w14:paraId="0EDF3E04" w14:textId="77777777" w:rsidR="00504D05" w:rsidRDefault="00504D05">
      <w:pPr>
        <w:spacing w:after="0" w:line="240" w:lineRule="auto"/>
      </w:pPr>
      <w:r>
        <w:continuationSeparator/>
      </w:r>
    </w:p>
  </w:footnote>
  <w:footnote w:type="continuationNotice" w:id="1">
    <w:p w14:paraId="0EDF3E05" w14:textId="77777777" w:rsidR="00504D05" w:rsidRDefault="00504D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3E09" w14:textId="77777777" w:rsidR="00F07CFC" w:rsidRDefault="00F07C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3E0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0EDF3E19" wp14:editId="0EDF3E1A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DF3E0B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0EDF3E0C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3E11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0EDF3E12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0EDF3E13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14:paraId="0EDF3E14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1F26D5"/>
    <w:rsid w:val="002862B4"/>
    <w:rsid w:val="0029435D"/>
    <w:rsid w:val="002C1799"/>
    <w:rsid w:val="00336110"/>
    <w:rsid w:val="00352377"/>
    <w:rsid w:val="00355227"/>
    <w:rsid w:val="00424C78"/>
    <w:rsid w:val="004D7CEB"/>
    <w:rsid w:val="00504D05"/>
    <w:rsid w:val="00511C6D"/>
    <w:rsid w:val="00666DD9"/>
    <w:rsid w:val="006B75F4"/>
    <w:rsid w:val="006C02CA"/>
    <w:rsid w:val="007B7E60"/>
    <w:rsid w:val="008159E7"/>
    <w:rsid w:val="008C4565"/>
    <w:rsid w:val="00954BD8"/>
    <w:rsid w:val="00971F8C"/>
    <w:rsid w:val="00A012FF"/>
    <w:rsid w:val="00A7677E"/>
    <w:rsid w:val="00A92386"/>
    <w:rsid w:val="00B50A20"/>
    <w:rsid w:val="00B75170"/>
    <w:rsid w:val="00BB27EE"/>
    <w:rsid w:val="00BC622B"/>
    <w:rsid w:val="00BE5289"/>
    <w:rsid w:val="00C973D8"/>
    <w:rsid w:val="00CB3AF5"/>
    <w:rsid w:val="00CE632A"/>
    <w:rsid w:val="00D43864"/>
    <w:rsid w:val="00DE0170"/>
    <w:rsid w:val="00EA0F08"/>
    <w:rsid w:val="00F07CFC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EDF3DFE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17BAE-F020-42FB-9A21-2F1104F7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6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Jodene Pritchard - UK SBS</cp:lastModifiedBy>
  <cp:revision>8</cp:revision>
  <dcterms:created xsi:type="dcterms:W3CDTF">2019-10-04T13:29:00Z</dcterms:created>
  <dcterms:modified xsi:type="dcterms:W3CDTF">2023-05-04T09:05:00Z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MSIP_Label_72408bec-6efb-47bd-b9dc-9f250af91ce7_Enabled">
    <vt:lpwstr>true</vt:lpwstr>
  </property>
  <property fmtid="{D5CDD505-2E9C-101B-9397-08002B2CF9AE}" pid="9" name="MSIP_Label_72408bec-6efb-47bd-b9dc-9f250af91ce7_SetDate">
    <vt:lpwstr>2023-05-04T09:05:05Z</vt:lpwstr>
  </property>
  <property fmtid="{D5CDD505-2E9C-101B-9397-08002B2CF9AE}" pid="10" name="MSIP_Label_72408bec-6efb-47bd-b9dc-9f250af91ce7_Method">
    <vt:lpwstr>Standard</vt:lpwstr>
  </property>
  <property fmtid="{D5CDD505-2E9C-101B-9397-08002B2CF9AE}" pid="11" name="MSIP_Label_72408bec-6efb-47bd-b9dc-9f250af91ce7_Name">
    <vt:lpwstr>72408bec-6efb-47bd-b9dc-9f250af91ce7</vt:lpwstr>
  </property>
  <property fmtid="{D5CDD505-2E9C-101B-9397-08002B2CF9AE}" pid="12" name="MSIP_Label_72408bec-6efb-47bd-b9dc-9f250af91ce7_SiteId">
    <vt:lpwstr>2dcfd016-f9df-488c-b16b-68345b59afb7</vt:lpwstr>
  </property>
  <property fmtid="{D5CDD505-2E9C-101B-9397-08002B2CF9AE}" pid="13" name="MSIP_Label_72408bec-6efb-47bd-b9dc-9f250af91ce7_ActionId">
    <vt:lpwstr>ef406cdf-fabc-489d-ba67-eeaa74e781dc</vt:lpwstr>
  </property>
  <property fmtid="{D5CDD505-2E9C-101B-9397-08002B2CF9AE}" pid="14" name="MSIP_Label_72408bec-6efb-47bd-b9dc-9f250af91ce7_ContentBits">
    <vt:lpwstr>3</vt:lpwstr>
  </property>
</Properties>
</file>